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3B" w:rsidRDefault="00F24B3B" w:rsidP="00E41AD3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12</w:t>
      </w: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(образец)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4B3B" w:rsidRDefault="00F24B3B" w:rsidP="00E41AD3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Следгаранционно сервизно обслужване на леките служебни автомобили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en-US"/>
        </w:rPr>
        <w:t>Пловдив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F24B3B" w:rsidRDefault="00F24B3B" w:rsidP="00E41AD3">
      <w:pPr>
        <w:ind w:right="196"/>
        <w:rPr>
          <w:i/>
          <w:iCs/>
          <w:color w:val="0070C0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24B3B" w:rsidRDefault="00F24B3B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4B3B" w:rsidRDefault="00F24B3B" w:rsidP="00E41AD3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24B3B" w:rsidRDefault="00F24B3B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при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F24B3B" w:rsidRDefault="00F24B3B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F24B3B" w:rsidRDefault="00F24B3B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F24B3B" w:rsidRDefault="00F24B3B" w:rsidP="00E41AD3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F24B3B" w:rsidRDefault="00F24B3B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F24B3B" w:rsidRDefault="00F24B3B"/>
    <w:sectPr w:rsidR="00F24B3B" w:rsidSect="00BA03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D3"/>
    <w:rsid w:val="001C06AD"/>
    <w:rsid w:val="00BA0399"/>
    <w:rsid w:val="00C1305A"/>
    <w:rsid w:val="00E41AD3"/>
    <w:rsid w:val="00EF3692"/>
    <w:rsid w:val="00F24B3B"/>
    <w:rsid w:val="00F5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AD3"/>
    <w:pPr>
      <w:suppressAutoHyphens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41AD3"/>
    <w:pPr>
      <w:suppressAutoHyphens/>
      <w:jc w:val="both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82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228</Words>
  <Characters>1305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3</cp:revision>
  <dcterms:created xsi:type="dcterms:W3CDTF">2016-10-13T11:11:00Z</dcterms:created>
  <dcterms:modified xsi:type="dcterms:W3CDTF">2017-10-05T05:36:00Z</dcterms:modified>
</cp:coreProperties>
</file>